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8C44C5" w:rsidRPr="00237F4E" w:rsidTr="00E649C4">
        <w:tc>
          <w:tcPr>
            <w:tcW w:w="4927" w:type="dxa"/>
          </w:tcPr>
          <w:p w:rsidR="008C44C5" w:rsidRPr="00520F57" w:rsidRDefault="008C44C5" w:rsidP="00E649C4"/>
        </w:tc>
        <w:tc>
          <w:tcPr>
            <w:tcW w:w="4927" w:type="dxa"/>
          </w:tcPr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ПРИЛОЖЕНИЕ</w:t>
            </w: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решением Совета</w:t>
            </w: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муниципального образования</w:t>
            </w:r>
          </w:p>
          <w:p w:rsidR="008C44C5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 xml:space="preserve">Щербиновский </w:t>
            </w:r>
            <w:r>
              <w:rPr>
                <w:sz w:val="28"/>
                <w:szCs w:val="28"/>
              </w:rPr>
              <w:t>муниципальный</w:t>
            </w: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8C44C5" w:rsidRPr="00237F4E" w:rsidRDefault="008C44C5" w:rsidP="00E649C4">
            <w:pPr>
              <w:jc w:val="center"/>
              <w:rPr>
                <w:sz w:val="28"/>
                <w:szCs w:val="28"/>
              </w:rPr>
            </w:pPr>
            <w:r w:rsidRPr="00237F4E">
              <w:rPr>
                <w:sz w:val="28"/>
                <w:szCs w:val="28"/>
              </w:rPr>
              <w:t>от ____________ № ___</w:t>
            </w:r>
          </w:p>
        </w:tc>
      </w:tr>
    </w:tbl>
    <w:p w:rsidR="008C44C5" w:rsidRDefault="008C44C5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44C5" w:rsidRPr="001147AB" w:rsidRDefault="008C44C5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DE0B12">
        <w:rPr>
          <w:rFonts w:ascii="Times New Roman" w:hAnsi="Times New Roman" w:cs="Times New Roman"/>
          <w:b/>
          <w:sz w:val="28"/>
          <w:szCs w:val="28"/>
        </w:rPr>
        <w:t>,</w:t>
      </w:r>
    </w:p>
    <w:p w:rsidR="008C44C5" w:rsidRDefault="008C44C5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вносимые в решение Совета муниципального образования</w:t>
      </w:r>
    </w:p>
    <w:p w:rsidR="008C44C5" w:rsidRDefault="008C44C5" w:rsidP="00AA5A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Щербиновский район от 28 мая 2015 года № 4</w:t>
      </w:r>
    </w:p>
    <w:p w:rsidR="008C44C5" w:rsidRDefault="008C44C5" w:rsidP="00DE0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Положения о порядке управления и</w:t>
      </w:r>
    </w:p>
    <w:p w:rsidR="008C44C5" w:rsidRDefault="008C44C5" w:rsidP="00DE0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распоряжения объектами муниципальной собственности</w:t>
      </w:r>
    </w:p>
    <w:p w:rsidR="008C44C5" w:rsidRPr="00267DCE" w:rsidRDefault="008C44C5" w:rsidP="00DE0B1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C44C5" w:rsidRPr="00994EB3" w:rsidRDefault="008C44C5" w:rsidP="00AA5A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44C5" w:rsidRDefault="008C44C5" w:rsidP="00D86ACA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1) Пункт 5 решения изложить в следующей редакции:</w:t>
      </w:r>
    </w:p>
    <w:p w:rsidR="008C44C5" w:rsidRDefault="008C44C5" w:rsidP="00D86ACA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за выполнением настоящего решения возложить на председат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ля постоянной комиссии Совета муниципального образования Щербиновский муниципальный район Краснодарского края по законности В.В. Гордиенко.</w:t>
      </w:r>
    </w:p>
    <w:p w:rsidR="008C44C5" w:rsidRDefault="008C44C5" w:rsidP="00267DCE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2) Подпункт 6.4.2. пункта 6.4 раздела 6 приложения к решению изложить</w:t>
      </w:r>
      <w:r w:rsidRPr="00110E9E">
        <w:rPr>
          <w:bCs/>
          <w:sz w:val="28"/>
          <w:szCs w:val="28"/>
        </w:rPr>
        <w:t xml:space="preserve"> в следующей редакции:</w:t>
      </w:r>
    </w:p>
    <w:p w:rsidR="008C44C5" w:rsidRDefault="008C44C5" w:rsidP="00F341D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«6.4</w:t>
      </w:r>
      <w:r w:rsidRPr="00F341D4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2.</w:t>
      </w:r>
      <w:r w:rsidRPr="00F341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Не допускается передача муниципального имущества в безво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мездное пользование коммерческим организациям для извлечения прибыли от его использования, за исключением организаций, имущество которым перед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ется в соответствии с Федеральным законом от 26 июля 2007 года № 135-ФЗ                 «О защите конкуренции»:</w:t>
      </w:r>
    </w:p>
    <w:p w:rsidR="008C44C5" w:rsidRPr="007523A3" w:rsidRDefault="008C44C5" w:rsidP="00F341D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1) лицу</w:t>
      </w:r>
      <w:r w:rsidRPr="007523A3">
        <w:rPr>
          <w:sz w:val="28"/>
          <w:szCs w:val="28"/>
        </w:rPr>
        <w:t>, с которым заключен государственный или муниципальный ко</w:t>
      </w:r>
      <w:r w:rsidRPr="007523A3">
        <w:rPr>
          <w:sz w:val="28"/>
          <w:szCs w:val="28"/>
        </w:rPr>
        <w:t>н</w:t>
      </w:r>
      <w:r w:rsidRPr="007523A3">
        <w:rPr>
          <w:sz w:val="28"/>
          <w:szCs w:val="28"/>
        </w:rPr>
        <w:t xml:space="preserve">тракт по результатам конкурса или аукциона, проведенных в соответствии с Федеральным </w:t>
      </w:r>
      <w:hyperlink r:id="rId7" w:history="1">
        <w:r w:rsidRPr="00AA284F">
          <w:rPr>
            <w:color w:val="000000"/>
            <w:sz w:val="28"/>
            <w:szCs w:val="28"/>
          </w:rPr>
          <w:t>законом</w:t>
        </w:r>
      </w:hyperlink>
      <w:r>
        <w:rPr>
          <w:color w:val="000000"/>
          <w:sz w:val="28"/>
          <w:szCs w:val="28"/>
        </w:rPr>
        <w:t xml:space="preserve"> от 5 апреля 2013 года № 44-ФЗ «</w:t>
      </w:r>
      <w:r w:rsidRPr="00AA284F">
        <w:rPr>
          <w:color w:val="000000"/>
          <w:sz w:val="28"/>
          <w:szCs w:val="28"/>
        </w:rPr>
        <w:t>О контрактной системе в сфере закупок товаров, работ, услуг для обеспечения государственных и м</w:t>
      </w:r>
      <w:r w:rsidRPr="00AA284F">
        <w:rPr>
          <w:color w:val="000000"/>
          <w:sz w:val="28"/>
          <w:szCs w:val="28"/>
        </w:rPr>
        <w:t>у</w:t>
      </w:r>
      <w:r w:rsidRPr="00AA284F">
        <w:rPr>
          <w:color w:val="000000"/>
          <w:sz w:val="28"/>
          <w:szCs w:val="28"/>
        </w:rPr>
        <w:t>ни</w:t>
      </w:r>
      <w:r>
        <w:rPr>
          <w:color w:val="000000"/>
          <w:sz w:val="28"/>
          <w:szCs w:val="28"/>
        </w:rPr>
        <w:t>ципальных нужд»</w:t>
      </w:r>
      <w:r w:rsidRPr="00AA284F">
        <w:rPr>
          <w:color w:val="000000"/>
          <w:sz w:val="28"/>
          <w:szCs w:val="28"/>
        </w:rPr>
        <w:t>, если предоставление указанных прав было предусмотрено конкурсной документацией, документацией об аукционе для целей исполнения этого государственного или муниципального контракта, либо лицу, с которым государственным или муниципальным автономным учреждением заключен д</w:t>
      </w:r>
      <w:r w:rsidRPr="00AA284F">
        <w:rPr>
          <w:color w:val="000000"/>
          <w:sz w:val="28"/>
          <w:szCs w:val="28"/>
        </w:rPr>
        <w:t>о</w:t>
      </w:r>
      <w:r w:rsidRPr="00AA284F">
        <w:rPr>
          <w:color w:val="000000"/>
          <w:sz w:val="28"/>
          <w:szCs w:val="28"/>
        </w:rPr>
        <w:t xml:space="preserve">говор по результатам конкурса или аукциона, проведенных в соответствии с Федеральным </w:t>
      </w:r>
      <w:hyperlink r:id="rId8" w:history="1">
        <w:r w:rsidRPr="00AA284F">
          <w:rPr>
            <w:color w:val="000000"/>
            <w:sz w:val="28"/>
            <w:szCs w:val="28"/>
          </w:rPr>
          <w:t>законом</w:t>
        </w:r>
      </w:hyperlink>
      <w:r w:rsidRPr="00AA284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от 18 июля 2011 года № 223-ФЗ «</w:t>
      </w:r>
      <w:r w:rsidRPr="007523A3">
        <w:rPr>
          <w:sz w:val="28"/>
          <w:szCs w:val="28"/>
        </w:rPr>
        <w:t>О закупках товаров, работ, услуг от</w:t>
      </w:r>
      <w:r>
        <w:rPr>
          <w:sz w:val="28"/>
          <w:szCs w:val="28"/>
        </w:rPr>
        <w:t>дельными видами юридических лиц»</w:t>
      </w:r>
      <w:r w:rsidRPr="007523A3">
        <w:rPr>
          <w:sz w:val="28"/>
          <w:szCs w:val="28"/>
        </w:rPr>
        <w:t>, если предоставление ук</w:t>
      </w:r>
      <w:r w:rsidRPr="007523A3">
        <w:rPr>
          <w:sz w:val="28"/>
          <w:szCs w:val="28"/>
        </w:rPr>
        <w:t>а</w:t>
      </w:r>
      <w:r w:rsidRPr="007523A3">
        <w:rPr>
          <w:sz w:val="28"/>
          <w:szCs w:val="28"/>
        </w:rPr>
        <w:t>занных прав было предусмотрено документацией о закупке для целей исполн</w:t>
      </w:r>
      <w:r w:rsidRPr="007523A3">
        <w:rPr>
          <w:sz w:val="28"/>
          <w:szCs w:val="28"/>
        </w:rPr>
        <w:t>е</w:t>
      </w:r>
      <w:r w:rsidRPr="007523A3">
        <w:rPr>
          <w:sz w:val="28"/>
          <w:szCs w:val="28"/>
        </w:rPr>
        <w:t>ния этого договора.</w:t>
      </w:r>
    </w:p>
    <w:p w:rsidR="008C44C5" w:rsidRDefault="008C44C5" w:rsidP="00F341D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случае передачи муниципального имущества муниципальных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заций, осуществляющих образовательную деятельность:</w:t>
      </w:r>
    </w:p>
    <w:p w:rsidR="008C44C5" w:rsidRDefault="008C44C5" w:rsidP="00B222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медицинским организациям для охраны здоровья обучающихся и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ников организаций, осуществляющих образовательную деятельность;</w:t>
      </w:r>
    </w:p>
    <w:p w:rsidR="008C44C5" w:rsidRDefault="008C44C5" w:rsidP="00B222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организациям общественного питания для создания необходимых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вий для организации питания обучающихся и работников организаций,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ствляющих образовательную деятельность;</w:t>
      </w:r>
    </w:p>
    <w:p w:rsidR="008C44C5" w:rsidRDefault="008C44C5" w:rsidP="00B222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физкультурно-спортивным</w:t>
      </w:r>
      <w:r w:rsidRPr="006238E1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организациям для создания условий для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тия обучающимися физической культурой и спортом;</w:t>
      </w:r>
    </w:p>
    <w:p w:rsidR="008C44C5" w:rsidRDefault="008C44C5" w:rsidP="00B2225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организациям в целях использования такого имущества для проведения</w:t>
      </w:r>
      <w:r w:rsidRPr="006238E1">
        <w:rPr>
          <w:sz w:val="28"/>
          <w:szCs w:val="28"/>
        </w:rPr>
        <w:t xml:space="preserve"> </w:t>
      </w:r>
      <w:r>
        <w:rPr>
          <w:sz w:val="28"/>
          <w:szCs w:val="28"/>
        </w:rPr>
        <w:t>научных исследований и разработок или практической подготовки обучающи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ся;</w:t>
      </w:r>
    </w:p>
    <w:p w:rsidR="008C44C5" w:rsidRDefault="008C44C5" w:rsidP="00054CF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случае передачи муниципального имущества, закрепленного на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 хозяйственного ведения</w:t>
      </w:r>
      <w:r w:rsidRPr="00054CFF">
        <w:rPr>
          <w:sz w:val="28"/>
          <w:szCs w:val="28"/>
        </w:rPr>
        <w:t xml:space="preserve"> </w:t>
      </w:r>
      <w:r>
        <w:rPr>
          <w:sz w:val="28"/>
          <w:szCs w:val="28"/>
        </w:rPr>
        <w:t>либо оперативного управления за муниципальным унитарным предприятием, научным организациям и организациям,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ляющим образовательную деятельность, в целях использования такого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для проведения научных исследований и разработок или практической подготовке обучающихся.».</w:t>
      </w:r>
    </w:p>
    <w:p w:rsidR="008C44C5" w:rsidRPr="00F341D4" w:rsidRDefault="008C44C5" w:rsidP="00B80CDD">
      <w:pPr>
        <w:jc w:val="both"/>
        <w:rPr>
          <w:bCs/>
          <w:sz w:val="28"/>
          <w:szCs w:val="28"/>
        </w:rPr>
      </w:pPr>
    </w:p>
    <w:p w:rsidR="008C44C5" w:rsidRDefault="008C44C5" w:rsidP="00C47F89">
      <w:pPr>
        <w:jc w:val="both"/>
        <w:rPr>
          <w:sz w:val="28"/>
          <w:szCs w:val="28"/>
        </w:rPr>
      </w:pPr>
    </w:p>
    <w:p w:rsidR="008C44C5" w:rsidRDefault="008C44C5" w:rsidP="00C47F8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808"/>
        <w:gridCol w:w="4046"/>
      </w:tblGrid>
      <w:tr w:rsidR="008C44C5" w:rsidTr="0082638B">
        <w:tc>
          <w:tcPr>
            <w:tcW w:w="5808" w:type="dxa"/>
          </w:tcPr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>Заместитель главы</w:t>
            </w:r>
          </w:p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>муниципального образования</w:t>
            </w:r>
          </w:p>
          <w:p w:rsidR="008C44C5" w:rsidRDefault="008C44C5" w:rsidP="0082638B">
            <w:pPr>
              <w:jc w:val="both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 xml:space="preserve">Щербиновский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F719BA">
              <w:rPr>
                <w:sz w:val="28"/>
                <w:szCs w:val="28"/>
              </w:rPr>
              <w:t>район</w:t>
            </w:r>
          </w:p>
          <w:p w:rsidR="008C44C5" w:rsidRDefault="008C44C5" w:rsidP="008263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  <w:r w:rsidRPr="00F719BA">
              <w:rPr>
                <w:sz w:val="28"/>
                <w:szCs w:val="28"/>
              </w:rPr>
              <w:t xml:space="preserve">, начальник </w:t>
            </w:r>
          </w:p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 xml:space="preserve">финансового управления </w:t>
            </w:r>
          </w:p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>администрации муниципального</w:t>
            </w:r>
          </w:p>
          <w:p w:rsidR="008C44C5" w:rsidRDefault="008C44C5" w:rsidP="0082638B">
            <w:pPr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 xml:space="preserve">образования Щербиновский </w:t>
            </w:r>
          </w:p>
          <w:p w:rsidR="008C44C5" w:rsidRDefault="008C44C5" w:rsidP="00826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  <w:r w:rsidRPr="00F719BA">
              <w:rPr>
                <w:sz w:val="28"/>
                <w:szCs w:val="28"/>
              </w:rPr>
              <w:t>район</w:t>
            </w:r>
          </w:p>
          <w:p w:rsidR="008C44C5" w:rsidRPr="00F719BA" w:rsidRDefault="008C44C5" w:rsidP="008263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4046" w:type="dxa"/>
          </w:tcPr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</w:p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</w:p>
          <w:p w:rsidR="008C44C5" w:rsidRPr="00F719BA" w:rsidRDefault="008C44C5" w:rsidP="0082638B">
            <w:pPr>
              <w:jc w:val="both"/>
              <w:rPr>
                <w:sz w:val="28"/>
                <w:szCs w:val="28"/>
              </w:rPr>
            </w:pPr>
          </w:p>
          <w:p w:rsidR="008C44C5" w:rsidRPr="00F719BA" w:rsidRDefault="008C44C5" w:rsidP="0082638B">
            <w:pPr>
              <w:rPr>
                <w:sz w:val="28"/>
                <w:szCs w:val="28"/>
              </w:rPr>
            </w:pPr>
          </w:p>
          <w:p w:rsidR="008C44C5" w:rsidRDefault="008C44C5" w:rsidP="0082638B">
            <w:pPr>
              <w:rPr>
                <w:sz w:val="28"/>
                <w:szCs w:val="28"/>
              </w:rPr>
            </w:pPr>
          </w:p>
          <w:p w:rsidR="008C44C5" w:rsidRDefault="008C44C5" w:rsidP="0082638B">
            <w:pPr>
              <w:rPr>
                <w:sz w:val="28"/>
                <w:szCs w:val="28"/>
              </w:rPr>
            </w:pPr>
          </w:p>
          <w:p w:rsidR="008C44C5" w:rsidRDefault="008C44C5" w:rsidP="0082638B">
            <w:pPr>
              <w:rPr>
                <w:sz w:val="28"/>
                <w:szCs w:val="28"/>
              </w:rPr>
            </w:pPr>
          </w:p>
          <w:p w:rsidR="008C44C5" w:rsidRPr="00F719BA" w:rsidRDefault="008C44C5" w:rsidP="0082638B">
            <w:pPr>
              <w:rPr>
                <w:sz w:val="28"/>
                <w:szCs w:val="28"/>
              </w:rPr>
            </w:pPr>
          </w:p>
          <w:p w:rsidR="008C44C5" w:rsidRPr="00F719BA" w:rsidRDefault="008C44C5" w:rsidP="007B0092">
            <w:pPr>
              <w:jc w:val="center"/>
              <w:rPr>
                <w:sz w:val="28"/>
                <w:szCs w:val="28"/>
              </w:rPr>
            </w:pPr>
            <w:r w:rsidRPr="00F719BA">
              <w:rPr>
                <w:sz w:val="28"/>
                <w:szCs w:val="28"/>
              </w:rPr>
              <w:t xml:space="preserve">                            Н.Н. Шевченко</w:t>
            </w:r>
          </w:p>
        </w:tc>
      </w:tr>
    </w:tbl>
    <w:p w:rsidR="008C44C5" w:rsidRDefault="008C44C5" w:rsidP="00F719BA">
      <w:pPr>
        <w:jc w:val="both"/>
      </w:pPr>
    </w:p>
    <w:sectPr w:rsidR="008C44C5" w:rsidSect="007B009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4C5" w:rsidRDefault="008C44C5">
      <w:r>
        <w:separator/>
      </w:r>
    </w:p>
  </w:endnote>
  <w:endnote w:type="continuationSeparator" w:id="0">
    <w:p w:rsidR="008C44C5" w:rsidRDefault="008C4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4C5" w:rsidRDefault="008C44C5">
      <w:r>
        <w:separator/>
      </w:r>
    </w:p>
  </w:footnote>
  <w:footnote w:type="continuationSeparator" w:id="0">
    <w:p w:rsidR="008C44C5" w:rsidRDefault="008C44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4C5" w:rsidRDefault="008C44C5" w:rsidP="004D6C7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44C5" w:rsidRDefault="008C44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4C5" w:rsidRPr="00267DCE" w:rsidRDefault="008C44C5" w:rsidP="004D6C70">
    <w:pPr>
      <w:pStyle w:val="Header"/>
      <w:framePr w:wrap="around" w:vAnchor="text" w:hAnchor="margin" w:xAlign="center" w:y="1"/>
      <w:rPr>
        <w:rStyle w:val="PageNumber"/>
        <w:sz w:val="28"/>
        <w:szCs w:val="28"/>
      </w:rPr>
    </w:pPr>
    <w:r w:rsidRPr="00267DCE">
      <w:rPr>
        <w:rStyle w:val="PageNumber"/>
        <w:sz w:val="28"/>
        <w:szCs w:val="28"/>
      </w:rPr>
      <w:fldChar w:fldCharType="begin"/>
    </w:r>
    <w:r w:rsidRPr="00267DCE">
      <w:rPr>
        <w:rStyle w:val="PageNumber"/>
        <w:sz w:val="28"/>
        <w:szCs w:val="28"/>
      </w:rPr>
      <w:instrText xml:space="preserve">PAGE  </w:instrText>
    </w:r>
    <w:r w:rsidRPr="00267DC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267DCE">
      <w:rPr>
        <w:rStyle w:val="PageNumber"/>
        <w:sz w:val="28"/>
        <w:szCs w:val="28"/>
      </w:rPr>
      <w:fldChar w:fldCharType="end"/>
    </w:r>
  </w:p>
  <w:p w:rsidR="008C44C5" w:rsidRPr="00D86ACA" w:rsidRDefault="008C44C5">
    <w:pPr>
      <w:pStyle w:val="Header"/>
      <w:rPr>
        <w:sz w:val="16"/>
        <w:szCs w:val="16"/>
      </w:rPr>
    </w:pPr>
  </w:p>
  <w:p w:rsidR="008C44C5" w:rsidRPr="00D86ACA" w:rsidRDefault="008C44C5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cs="Times New Roman"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5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6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06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5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9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74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9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  <w:rPr>
        <w:rFonts w:cs="Times New Roman"/>
      </w:rPr>
    </w:lvl>
  </w:abstractNum>
  <w:abstractNum w:abstractNumId="9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569"/>
    <w:rsid w:val="00005560"/>
    <w:rsid w:val="00005BBE"/>
    <w:rsid w:val="00007BCB"/>
    <w:rsid w:val="00012493"/>
    <w:rsid w:val="000128B8"/>
    <w:rsid w:val="000141C2"/>
    <w:rsid w:val="00020B41"/>
    <w:rsid w:val="00021081"/>
    <w:rsid w:val="000228D4"/>
    <w:rsid w:val="00026183"/>
    <w:rsid w:val="000362A3"/>
    <w:rsid w:val="0003723A"/>
    <w:rsid w:val="000419F1"/>
    <w:rsid w:val="00042A8F"/>
    <w:rsid w:val="00054CFF"/>
    <w:rsid w:val="00060652"/>
    <w:rsid w:val="00061A60"/>
    <w:rsid w:val="000623B0"/>
    <w:rsid w:val="000635E4"/>
    <w:rsid w:val="0006783E"/>
    <w:rsid w:val="00070280"/>
    <w:rsid w:val="00070EB2"/>
    <w:rsid w:val="00077D43"/>
    <w:rsid w:val="00082FF5"/>
    <w:rsid w:val="00084AD8"/>
    <w:rsid w:val="000851DC"/>
    <w:rsid w:val="00086BEB"/>
    <w:rsid w:val="00095CF4"/>
    <w:rsid w:val="00095FDC"/>
    <w:rsid w:val="000962CD"/>
    <w:rsid w:val="000A2EBD"/>
    <w:rsid w:val="000A43D1"/>
    <w:rsid w:val="000A4A63"/>
    <w:rsid w:val="000A6114"/>
    <w:rsid w:val="000A6FDB"/>
    <w:rsid w:val="000A703B"/>
    <w:rsid w:val="000B269E"/>
    <w:rsid w:val="000B7BBC"/>
    <w:rsid w:val="000C05C9"/>
    <w:rsid w:val="000C0BF9"/>
    <w:rsid w:val="000D3757"/>
    <w:rsid w:val="000E0521"/>
    <w:rsid w:val="000E572B"/>
    <w:rsid w:val="000E7E83"/>
    <w:rsid w:val="000F00B2"/>
    <w:rsid w:val="000F2205"/>
    <w:rsid w:val="000F6AF3"/>
    <w:rsid w:val="0010106B"/>
    <w:rsid w:val="0010120B"/>
    <w:rsid w:val="00102B40"/>
    <w:rsid w:val="00110140"/>
    <w:rsid w:val="00110E9E"/>
    <w:rsid w:val="0011257D"/>
    <w:rsid w:val="001147AB"/>
    <w:rsid w:val="00115153"/>
    <w:rsid w:val="001158A1"/>
    <w:rsid w:val="00123FA7"/>
    <w:rsid w:val="00132313"/>
    <w:rsid w:val="001351CC"/>
    <w:rsid w:val="00137CE6"/>
    <w:rsid w:val="00140446"/>
    <w:rsid w:val="00141CDA"/>
    <w:rsid w:val="00150D2D"/>
    <w:rsid w:val="00152FCA"/>
    <w:rsid w:val="00154D71"/>
    <w:rsid w:val="0015555F"/>
    <w:rsid w:val="001574D7"/>
    <w:rsid w:val="00161818"/>
    <w:rsid w:val="001636DC"/>
    <w:rsid w:val="00170D80"/>
    <w:rsid w:val="00174AE9"/>
    <w:rsid w:val="00181CFE"/>
    <w:rsid w:val="00182016"/>
    <w:rsid w:val="001839FC"/>
    <w:rsid w:val="001850B9"/>
    <w:rsid w:val="00185631"/>
    <w:rsid w:val="00190F55"/>
    <w:rsid w:val="0019156C"/>
    <w:rsid w:val="001927FC"/>
    <w:rsid w:val="00195A11"/>
    <w:rsid w:val="00197D4D"/>
    <w:rsid w:val="001A066E"/>
    <w:rsid w:val="001A0E15"/>
    <w:rsid w:val="001A1FE2"/>
    <w:rsid w:val="001A275B"/>
    <w:rsid w:val="001A3997"/>
    <w:rsid w:val="001B4569"/>
    <w:rsid w:val="001B7BBE"/>
    <w:rsid w:val="001C4929"/>
    <w:rsid w:val="001C4C10"/>
    <w:rsid w:val="001C5D95"/>
    <w:rsid w:val="001D1C96"/>
    <w:rsid w:val="001D2AC0"/>
    <w:rsid w:val="001D2B88"/>
    <w:rsid w:val="001D580D"/>
    <w:rsid w:val="001D7ADF"/>
    <w:rsid w:val="001E137E"/>
    <w:rsid w:val="001E4F44"/>
    <w:rsid w:val="001F18DB"/>
    <w:rsid w:val="001F387C"/>
    <w:rsid w:val="001F45CA"/>
    <w:rsid w:val="002018BF"/>
    <w:rsid w:val="00202899"/>
    <w:rsid w:val="0021133E"/>
    <w:rsid w:val="0021353B"/>
    <w:rsid w:val="00213950"/>
    <w:rsid w:val="002156A4"/>
    <w:rsid w:val="002156AE"/>
    <w:rsid w:val="00216CC4"/>
    <w:rsid w:val="00221563"/>
    <w:rsid w:val="00225927"/>
    <w:rsid w:val="00233F73"/>
    <w:rsid w:val="0023704F"/>
    <w:rsid w:val="00237F4E"/>
    <w:rsid w:val="00241E70"/>
    <w:rsid w:val="00243C7F"/>
    <w:rsid w:val="00247171"/>
    <w:rsid w:val="00247DB2"/>
    <w:rsid w:val="00250727"/>
    <w:rsid w:val="00267DCE"/>
    <w:rsid w:val="00273B69"/>
    <w:rsid w:val="00275852"/>
    <w:rsid w:val="00275E6C"/>
    <w:rsid w:val="00280646"/>
    <w:rsid w:val="00280DF7"/>
    <w:rsid w:val="002827A0"/>
    <w:rsid w:val="00282F7D"/>
    <w:rsid w:val="00286CF8"/>
    <w:rsid w:val="00296104"/>
    <w:rsid w:val="00296424"/>
    <w:rsid w:val="002A08B6"/>
    <w:rsid w:val="002A1DCB"/>
    <w:rsid w:val="002B70A7"/>
    <w:rsid w:val="002C3D0A"/>
    <w:rsid w:val="002D0B42"/>
    <w:rsid w:val="002E545F"/>
    <w:rsid w:val="002F077F"/>
    <w:rsid w:val="002F0A3B"/>
    <w:rsid w:val="002F1074"/>
    <w:rsid w:val="002F7116"/>
    <w:rsid w:val="00300CBB"/>
    <w:rsid w:val="00303D1A"/>
    <w:rsid w:val="00304323"/>
    <w:rsid w:val="00304676"/>
    <w:rsid w:val="00304BA3"/>
    <w:rsid w:val="00304F02"/>
    <w:rsid w:val="00315092"/>
    <w:rsid w:val="003156FF"/>
    <w:rsid w:val="0031672E"/>
    <w:rsid w:val="00320299"/>
    <w:rsid w:val="003229C1"/>
    <w:rsid w:val="00324FBB"/>
    <w:rsid w:val="00327513"/>
    <w:rsid w:val="00337B59"/>
    <w:rsid w:val="00337F1D"/>
    <w:rsid w:val="00344589"/>
    <w:rsid w:val="003449CA"/>
    <w:rsid w:val="00355B26"/>
    <w:rsid w:val="003562BB"/>
    <w:rsid w:val="0035767E"/>
    <w:rsid w:val="0037042D"/>
    <w:rsid w:val="00371DEE"/>
    <w:rsid w:val="00384819"/>
    <w:rsid w:val="00395740"/>
    <w:rsid w:val="00396D1D"/>
    <w:rsid w:val="003A3B88"/>
    <w:rsid w:val="003B3980"/>
    <w:rsid w:val="003B6FA2"/>
    <w:rsid w:val="003C069F"/>
    <w:rsid w:val="003C4F3B"/>
    <w:rsid w:val="003C554B"/>
    <w:rsid w:val="003C5701"/>
    <w:rsid w:val="003C6C4B"/>
    <w:rsid w:val="003D0473"/>
    <w:rsid w:val="003D14F9"/>
    <w:rsid w:val="003F1936"/>
    <w:rsid w:val="003F2C42"/>
    <w:rsid w:val="003F3E18"/>
    <w:rsid w:val="003F48EF"/>
    <w:rsid w:val="0040516D"/>
    <w:rsid w:val="00406A20"/>
    <w:rsid w:val="00407A63"/>
    <w:rsid w:val="0041300D"/>
    <w:rsid w:val="00413321"/>
    <w:rsid w:val="00413DF9"/>
    <w:rsid w:val="004231A2"/>
    <w:rsid w:val="0042660E"/>
    <w:rsid w:val="0043029B"/>
    <w:rsid w:val="004355AB"/>
    <w:rsid w:val="00436091"/>
    <w:rsid w:val="00437353"/>
    <w:rsid w:val="00443822"/>
    <w:rsid w:val="0045002A"/>
    <w:rsid w:val="00454D7C"/>
    <w:rsid w:val="0045736E"/>
    <w:rsid w:val="00457F30"/>
    <w:rsid w:val="0046154C"/>
    <w:rsid w:val="00463B02"/>
    <w:rsid w:val="0046527F"/>
    <w:rsid w:val="00466644"/>
    <w:rsid w:val="00467FBC"/>
    <w:rsid w:val="00470594"/>
    <w:rsid w:val="00472DEF"/>
    <w:rsid w:val="00477E5B"/>
    <w:rsid w:val="004844E0"/>
    <w:rsid w:val="004870AD"/>
    <w:rsid w:val="00494406"/>
    <w:rsid w:val="00495C8A"/>
    <w:rsid w:val="00496861"/>
    <w:rsid w:val="004A040B"/>
    <w:rsid w:val="004A656A"/>
    <w:rsid w:val="004A74CB"/>
    <w:rsid w:val="004B0BA2"/>
    <w:rsid w:val="004B62A3"/>
    <w:rsid w:val="004C78E8"/>
    <w:rsid w:val="004D3BA3"/>
    <w:rsid w:val="004D5F7A"/>
    <w:rsid w:val="004D6C70"/>
    <w:rsid w:val="004E4EDD"/>
    <w:rsid w:val="004E5775"/>
    <w:rsid w:val="004E6B91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4494"/>
    <w:rsid w:val="00516A20"/>
    <w:rsid w:val="005204BD"/>
    <w:rsid w:val="00520F57"/>
    <w:rsid w:val="005235F7"/>
    <w:rsid w:val="00533033"/>
    <w:rsid w:val="00535027"/>
    <w:rsid w:val="0053701C"/>
    <w:rsid w:val="00551D31"/>
    <w:rsid w:val="00571C21"/>
    <w:rsid w:val="00573F9A"/>
    <w:rsid w:val="00574903"/>
    <w:rsid w:val="00576175"/>
    <w:rsid w:val="005778EA"/>
    <w:rsid w:val="00580D06"/>
    <w:rsid w:val="005813B5"/>
    <w:rsid w:val="00581864"/>
    <w:rsid w:val="00592F34"/>
    <w:rsid w:val="0059530C"/>
    <w:rsid w:val="005964E9"/>
    <w:rsid w:val="005A096B"/>
    <w:rsid w:val="005A4859"/>
    <w:rsid w:val="005A5FD5"/>
    <w:rsid w:val="005A6643"/>
    <w:rsid w:val="005A75F7"/>
    <w:rsid w:val="005B08AA"/>
    <w:rsid w:val="005B29DC"/>
    <w:rsid w:val="005B418C"/>
    <w:rsid w:val="005C3496"/>
    <w:rsid w:val="005C46AA"/>
    <w:rsid w:val="005C46D6"/>
    <w:rsid w:val="005C74A0"/>
    <w:rsid w:val="005D5474"/>
    <w:rsid w:val="00603318"/>
    <w:rsid w:val="00603619"/>
    <w:rsid w:val="006108CF"/>
    <w:rsid w:val="006139D9"/>
    <w:rsid w:val="00620ABD"/>
    <w:rsid w:val="00621A8F"/>
    <w:rsid w:val="006238E1"/>
    <w:rsid w:val="00630D23"/>
    <w:rsid w:val="00635015"/>
    <w:rsid w:val="00637221"/>
    <w:rsid w:val="0063752C"/>
    <w:rsid w:val="006436D0"/>
    <w:rsid w:val="00644401"/>
    <w:rsid w:val="006453C6"/>
    <w:rsid w:val="00646627"/>
    <w:rsid w:val="0065197A"/>
    <w:rsid w:val="00656799"/>
    <w:rsid w:val="00664132"/>
    <w:rsid w:val="006675D3"/>
    <w:rsid w:val="00667952"/>
    <w:rsid w:val="00670779"/>
    <w:rsid w:val="00675182"/>
    <w:rsid w:val="0068641A"/>
    <w:rsid w:val="00697E61"/>
    <w:rsid w:val="006A0038"/>
    <w:rsid w:val="006A092C"/>
    <w:rsid w:val="006A229D"/>
    <w:rsid w:val="006A356E"/>
    <w:rsid w:val="006A3F4C"/>
    <w:rsid w:val="006A48A3"/>
    <w:rsid w:val="006B034A"/>
    <w:rsid w:val="006B0884"/>
    <w:rsid w:val="006B12B4"/>
    <w:rsid w:val="006B3782"/>
    <w:rsid w:val="006C02E9"/>
    <w:rsid w:val="006C1C51"/>
    <w:rsid w:val="006C28DB"/>
    <w:rsid w:val="006C7ACC"/>
    <w:rsid w:val="006C7F55"/>
    <w:rsid w:val="006D2438"/>
    <w:rsid w:val="006D5D21"/>
    <w:rsid w:val="006F3AA3"/>
    <w:rsid w:val="007019AD"/>
    <w:rsid w:val="007033F7"/>
    <w:rsid w:val="00703965"/>
    <w:rsid w:val="0070615C"/>
    <w:rsid w:val="007073CD"/>
    <w:rsid w:val="00711A34"/>
    <w:rsid w:val="0071221C"/>
    <w:rsid w:val="00714006"/>
    <w:rsid w:val="00717E5F"/>
    <w:rsid w:val="00722260"/>
    <w:rsid w:val="00730C68"/>
    <w:rsid w:val="00731211"/>
    <w:rsid w:val="0073135B"/>
    <w:rsid w:val="007340F1"/>
    <w:rsid w:val="00735C66"/>
    <w:rsid w:val="00741268"/>
    <w:rsid w:val="007432FD"/>
    <w:rsid w:val="00745C10"/>
    <w:rsid w:val="00750064"/>
    <w:rsid w:val="00750596"/>
    <w:rsid w:val="007523A3"/>
    <w:rsid w:val="00752655"/>
    <w:rsid w:val="00753C4B"/>
    <w:rsid w:val="0076183A"/>
    <w:rsid w:val="007648FD"/>
    <w:rsid w:val="0076522F"/>
    <w:rsid w:val="007664FE"/>
    <w:rsid w:val="00774EB2"/>
    <w:rsid w:val="00776D1E"/>
    <w:rsid w:val="00781285"/>
    <w:rsid w:val="007862A2"/>
    <w:rsid w:val="00791256"/>
    <w:rsid w:val="00794064"/>
    <w:rsid w:val="007A5D8F"/>
    <w:rsid w:val="007A75FC"/>
    <w:rsid w:val="007B0092"/>
    <w:rsid w:val="007B0380"/>
    <w:rsid w:val="007B44CD"/>
    <w:rsid w:val="007C0097"/>
    <w:rsid w:val="007C6A5F"/>
    <w:rsid w:val="007C7CC3"/>
    <w:rsid w:val="007D04C4"/>
    <w:rsid w:val="007D082D"/>
    <w:rsid w:val="007D1532"/>
    <w:rsid w:val="007D7700"/>
    <w:rsid w:val="007E123B"/>
    <w:rsid w:val="007E4AAA"/>
    <w:rsid w:val="007F3C38"/>
    <w:rsid w:val="008071B5"/>
    <w:rsid w:val="0081497E"/>
    <w:rsid w:val="00814C02"/>
    <w:rsid w:val="00816735"/>
    <w:rsid w:val="00817682"/>
    <w:rsid w:val="0082638B"/>
    <w:rsid w:val="00827D17"/>
    <w:rsid w:val="0083375B"/>
    <w:rsid w:val="00835352"/>
    <w:rsid w:val="00844D59"/>
    <w:rsid w:val="008461F4"/>
    <w:rsid w:val="00852C76"/>
    <w:rsid w:val="00853802"/>
    <w:rsid w:val="00853A72"/>
    <w:rsid w:val="00855D91"/>
    <w:rsid w:val="00862086"/>
    <w:rsid w:val="008657CA"/>
    <w:rsid w:val="0087057B"/>
    <w:rsid w:val="00872DC2"/>
    <w:rsid w:val="00875BA2"/>
    <w:rsid w:val="0087619B"/>
    <w:rsid w:val="008763D3"/>
    <w:rsid w:val="00876C0E"/>
    <w:rsid w:val="00884574"/>
    <w:rsid w:val="00897B7F"/>
    <w:rsid w:val="00897E0A"/>
    <w:rsid w:val="008A0EBC"/>
    <w:rsid w:val="008A526D"/>
    <w:rsid w:val="008A7C8A"/>
    <w:rsid w:val="008B568D"/>
    <w:rsid w:val="008C1F2B"/>
    <w:rsid w:val="008C3A09"/>
    <w:rsid w:val="008C44C5"/>
    <w:rsid w:val="008C4F0D"/>
    <w:rsid w:val="008C606C"/>
    <w:rsid w:val="008D0003"/>
    <w:rsid w:val="008D0B98"/>
    <w:rsid w:val="008D66AA"/>
    <w:rsid w:val="008E0701"/>
    <w:rsid w:val="008E5829"/>
    <w:rsid w:val="008F4B5A"/>
    <w:rsid w:val="008F5A38"/>
    <w:rsid w:val="00901518"/>
    <w:rsid w:val="009033DF"/>
    <w:rsid w:val="009044C1"/>
    <w:rsid w:val="00914062"/>
    <w:rsid w:val="0092455C"/>
    <w:rsid w:val="00927AC7"/>
    <w:rsid w:val="0093397B"/>
    <w:rsid w:val="0094265A"/>
    <w:rsid w:val="0094519B"/>
    <w:rsid w:val="009468C0"/>
    <w:rsid w:val="00951712"/>
    <w:rsid w:val="0095211F"/>
    <w:rsid w:val="00954ABC"/>
    <w:rsid w:val="0096327A"/>
    <w:rsid w:val="009634E2"/>
    <w:rsid w:val="00963651"/>
    <w:rsid w:val="00971753"/>
    <w:rsid w:val="00981C68"/>
    <w:rsid w:val="00985AE5"/>
    <w:rsid w:val="00994EB3"/>
    <w:rsid w:val="00995791"/>
    <w:rsid w:val="00997C62"/>
    <w:rsid w:val="009A1133"/>
    <w:rsid w:val="009A1A8F"/>
    <w:rsid w:val="009A2202"/>
    <w:rsid w:val="009B116C"/>
    <w:rsid w:val="009C18D1"/>
    <w:rsid w:val="009C51FC"/>
    <w:rsid w:val="009C5C16"/>
    <w:rsid w:val="009C736F"/>
    <w:rsid w:val="009C75BB"/>
    <w:rsid w:val="009D3216"/>
    <w:rsid w:val="009D3511"/>
    <w:rsid w:val="009E3667"/>
    <w:rsid w:val="009E5156"/>
    <w:rsid w:val="009F08EE"/>
    <w:rsid w:val="009F2472"/>
    <w:rsid w:val="009F2E91"/>
    <w:rsid w:val="009F3698"/>
    <w:rsid w:val="00A01553"/>
    <w:rsid w:val="00A02FB0"/>
    <w:rsid w:val="00A0542A"/>
    <w:rsid w:val="00A065AF"/>
    <w:rsid w:val="00A07658"/>
    <w:rsid w:val="00A11897"/>
    <w:rsid w:val="00A149A4"/>
    <w:rsid w:val="00A16AB5"/>
    <w:rsid w:val="00A20BF4"/>
    <w:rsid w:val="00A235E4"/>
    <w:rsid w:val="00A30671"/>
    <w:rsid w:val="00A416F7"/>
    <w:rsid w:val="00A41E38"/>
    <w:rsid w:val="00A43390"/>
    <w:rsid w:val="00A43E8B"/>
    <w:rsid w:val="00A570A7"/>
    <w:rsid w:val="00A613DB"/>
    <w:rsid w:val="00A63C99"/>
    <w:rsid w:val="00A66DEB"/>
    <w:rsid w:val="00A70E6C"/>
    <w:rsid w:val="00A7457F"/>
    <w:rsid w:val="00A7536A"/>
    <w:rsid w:val="00A7615B"/>
    <w:rsid w:val="00A8477D"/>
    <w:rsid w:val="00A92E87"/>
    <w:rsid w:val="00AA284F"/>
    <w:rsid w:val="00AA45E4"/>
    <w:rsid w:val="00AA5A26"/>
    <w:rsid w:val="00AA71E7"/>
    <w:rsid w:val="00AA7696"/>
    <w:rsid w:val="00AB0465"/>
    <w:rsid w:val="00AB1154"/>
    <w:rsid w:val="00AB2863"/>
    <w:rsid w:val="00AB3C83"/>
    <w:rsid w:val="00AB41D3"/>
    <w:rsid w:val="00AB615A"/>
    <w:rsid w:val="00AB653D"/>
    <w:rsid w:val="00AB677B"/>
    <w:rsid w:val="00AB6FAE"/>
    <w:rsid w:val="00AC0947"/>
    <w:rsid w:val="00AC3093"/>
    <w:rsid w:val="00AC3824"/>
    <w:rsid w:val="00AC4DFD"/>
    <w:rsid w:val="00AC65EF"/>
    <w:rsid w:val="00AC67EC"/>
    <w:rsid w:val="00AC70BD"/>
    <w:rsid w:val="00AD0AFA"/>
    <w:rsid w:val="00AD385C"/>
    <w:rsid w:val="00AD6469"/>
    <w:rsid w:val="00AD7D5E"/>
    <w:rsid w:val="00AE40CD"/>
    <w:rsid w:val="00AE76EF"/>
    <w:rsid w:val="00AF2FCA"/>
    <w:rsid w:val="00AF3145"/>
    <w:rsid w:val="00AF4F75"/>
    <w:rsid w:val="00B0263F"/>
    <w:rsid w:val="00B0535E"/>
    <w:rsid w:val="00B05683"/>
    <w:rsid w:val="00B05974"/>
    <w:rsid w:val="00B0711A"/>
    <w:rsid w:val="00B12C82"/>
    <w:rsid w:val="00B14965"/>
    <w:rsid w:val="00B20B9F"/>
    <w:rsid w:val="00B216DF"/>
    <w:rsid w:val="00B216F1"/>
    <w:rsid w:val="00B22258"/>
    <w:rsid w:val="00B2532A"/>
    <w:rsid w:val="00B25F48"/>
    <w:rsid w:val="00B2671F"/>
    <w:rsid w:val="00B30705"/>
    <w:rsid w:val="00B35635"/>
    <w:rsid w:val="00B35C71"/>
    <w:rsid w:val="00B40AB7"/>
    <w:rsid w:val="00B40ABB"/>
    <w:rsid w:val="00B43621"/>
    <w:rsid w:val="00B439A4"/>
    <w:rsid w:val="00B43AE3"/>
    <w:rsid w:val="00B532BA"/>
    <w:rsid w:val="00B535DC"/>
    <w:rsid w:val="00B62370"/>
    <w:rsid w:val="00B62AD4"/>
    <w:rsid w:val="00B64333"/>
    <w:rsid w:val="00B65401"/>
    <w:rsid w:val="00B70298"/>
    <w:rsid w:val="00B76846"/>
    <w:rsid w:val="00B80CDD"/>
    <w:rsid w:val="00B84B1F"/>
    <w:rsid w:val="00B906CE"/>
    <w:rsid w:val="00B916F5"/>
    <w:rsid w:val="00B94E9F"/>
    <w:rsid w:val="00B9777B"/>
    <w:rsid w:val="00BA45F8"/>
    <w:rsid w:val="00BC040F"/>
    <w:rsid w:val="00BC3B25"/>
    <w:rsid w:val="00BC4219"/>
    <w:rsid w:val="00BD2E1F"/>
    <w:rsid w:val="00BD7CA0"/>
    <w:rsid w:val="00BE523A"/>
    <w:rsid w:val="00BF0ACD"/>
    <w:rsid w:val="00BF6783"/>
    <w:rsid w:val="00C000C2"/>
    <w:rsid w:val="00C157D1"/>
    <w:rsid w:val="00C26677"/>
    <w:rsid w:val="00C30402"/>
    <w:rsid w:val="00C33DCA"/>
    <w:rsid w:val="00C41E70"/>
    <w:rsid w:val="00C42ECB"/>
    <w:rsid w:val="00C4442E"/>
    <w:rsid w:val="00C47F89"/>
    <w:rsid w:val="00C57162"/>
    <w:rsid w:val="00C57585"/>
    <w:rsid w:val="00C60AED"/>
    <w:rsid w:val="00C60D60"/>
    <w:rsid w:val="00C654E4"/>
    <w:rsid w:val="00C662C5"/>
    <w:rsid w:val="00C72ED7"/>
    <w:rsid w:val="00C74A3E"/>
    <w:rsid w:val="00C82C1B"/>
    <w:rsid w:val="00C96902"/>
    <w:rsid w:val="00CA2128"/>
    <w:rsid w:val="00CA52CF"/>
    <w:rsid w:val="00CB5F3C"/>
    <w:rsid w:val="00CB7B7C"/>
    <w:rsid w:val="00CC1349"/>
    <w:rsid w:val="00CC1496"/>
    <w:rsid w:val="00CC23EC"/>
    <w:rsid w:val="00CC678E"/>
    <w:rsid w:val="00CD0C51"/>
    <w:rsid w:val="00CD18D2"/>
    <w:rsid w:val="00CD71C5"/>
    <w:rsid w:val="00CE220D"/>
    <w:rsid w:val="00CE4DC3"/>
    <w:rsid w:val="00CF1D30"/>
    <w:rsid w:val="00CF3F1B"/>
    <w:rsid w:val="00CF5804"/>
    <w:rsid w:val="00D0524B"/>
    <w:rsid w:val="00D06AD8"/>
    <w:rsid w:val="00D102C2"/>
    <w:rsid w:val="00D1443F"/>
    <w:rsid w:val="00D145C6"/>
    <w:rsid w:val="00D157C3"/>
    <w:rsid w:val="00D15CD0"/>
    <w:rsid w:val="00D15EB7"/>
    <w:rsid w:val="00D23548"/>
    <w:rsid w:val="00D23FEB"/>
    <w:rsid w:val="00D3222A"/>
    <w:rsid w:val="00D36FE3"/>
    <w:rsid w:val="00D429D9"/>
    <w:rsid w:val="00D449B8"/>
    <w:rsid w:val="00D4671B"/>
    <w:rsid w:val="00D52011"/>
    <w:rsid w:val="00D53BF2"/>
    <w:rsid w:val="00D62D78"/>
    <w:rsid w:val="00D81D45"/>
    <w:rsid w:val="00D838F6"/>
    <w:rsid w:val="00D86ACA"/>
    <w:rsid w:val="00D86C34"/>
    <w:rsid w:val="00D87EB7"/>
    <w:rsid w:val="00DA1603"/>
    <w:rsid w:val="00DA2A31"/>
    <w:rsid w:val="00DB35DE"/>
    <w:rsid w:val="00DC6A9C"/>
    <w:rsid w:val="00DD2DDF"/>
    <w:rsid w:val="00DD735A"/>
    <w:rsid w:val="00DE0B12"/>
    <w:rsid w:val="00DE44F4"/>
    <w:rsid w:val="00DF242B"/>
    <w:rsid w:val="00DF533F"/>
    <w:rsid w:val="00E00BCA"/>
    <w:rsid w:val="00E018C1"/>
    <w:rsid w:val="00E03B1B"/>
    <w:rsid w:val="00E0755C"/>
    <w:rsid w:val="00E10494"/>
    <w:rsid w:val="00E11DA0"/>
    <w:rsid w:val="00E144D7"/>
    <w:rsid w:val="00E14F57"/>
    <w:rsid w:val="00E15FE2"/>
    <w:rsid w:val="00E16918"/>
    <w:rsid w:val="00E2556F"/>
    <w:rsid w:val="00E31DE8"/>
    <w:rsid w:val="00E31F3A"/>
    <w:rsid w:val="00E3610B"/>
    <w:rsid w:val="00E373B1"/>
    <w:rsid w:val="00E3753D"/>
    <w:rsid w:val="00E404FE"/>
    <w:rsid w:val="00E41851"/>
    <w:rsid w:val="00E43D64"/>
    <w:rsid w:val="00E43EBA"/>
    <w:rsid w:val="00E44052"/>
    <w:rsid w:val="00E451E7"/>
    <w:rsid w:val="00E505E5"/>
    <w:rsid w:val="00E5742F"/>
    <w:rsid w:val="00E649C4"/>
    <w:rsid w:val="00E73362"/>
    <w:rsid w:val="00E7414A"/>
    <w:rsid w:val="00E766DC"/>
    <w:rsid w:val="00E76A88"/>
    <w:rsid w:val="00E80472"/>
    <w:rsid w:val="00E82612"/>
    <w:rsid w:val="00E82BAE"/>
    <w:rsid w:val="00E874D1"/>
    <w:rsid w:val="00E90AE5"/>
    <w:rsid w:val="00E90E97"/>
    <w:rsid w:val="00E920A1"/>
    <w:rsid w:val="00E93BC1"/>
    <w:rsid w:val="00E95FDE"/>
    <w:rsid w:val="00EA0080"/>
    <w:rsid w:val="00EA1E44"/>
    <w:rsid w:val="00EA4FF8"/>
    <w:rsid w:val="00EB0BD3"/>
    <w:rsid w:val="00EB19F4"/>
    <w:rsid w:val="00EB4579"/>
    <w:rsid w:val="00EB506B"/>
    <w:rsid w:val="00EB6C55"/>
    <w:rsid w:val="00EC2CDE"/>
    <w:rsid w:val="00ED56D0"/>
    <w:rsid w:val="00EE7186"/>
    <w:rsid w:val="00EE7E5E"/>
    <w:rsid w:val="00EF3344"/>
    <w:rsid w:val="00EF4C69"/>
    <w:rsid w:val="00EF5486"/>
    <w:rsid w:val="00EF55B0"/>
    <w:rsid w:val="00EF5C0A"/>
    <w:rsid w:val="00F07DE3"/>
    <w:rsid w:val="00F12EA3"/>
    <w:rsid w:val="00F1344F"/>
    <w:rsid w:val="00F1361C"/>
    <w:rsid w:val="00F166D8"/>
    <w:rsid w:val="00F2053B"/>
    <w:rsid w:val="00F22819"/>
    <w:rsid w:val="00F267E7"/>
    <w:rsid w:val="00F3061B"/>
    <w:rsid w:val="00F315FB"/>
    <w:rsid w:val="00F31EB8"/>
    <w:rsid w:val="00F341D4"/>
    <w:rsid w:val="00F42251"/>
    <w:rsid w:val="00F44D9C"/>
    <w:rsid w:val="00F64D8A"/>
    <w:rsid w:val="00F7120C"/>
    <w:rsid w:val="00F719BA"/>
    <w:rsid w:val="00F75144"/>
    <w:rsid w:val="00F75D5D"/>
    <w:rsid w:val="00F765B8"/>
    <w:rsid w:val="00F819E0"/>
    <w:rsid w:val="00F8709B"/>
    <w:rsid w:val="00F903F9"/>
    <w:rsid w:val="00FA5FD1"/>
    <w:rsid w:val="00FA69E6"/>
    <w:rsid w:val="00FB1B10"/>
    <w:rsid w:val="00FB2AE8"/>
    <w:rsid w:val="00FC1D8C"/>
    <w:rsid w:val="00FC4771"/>
    <w:rsid w:val="00FD0F1E"/>
    <w:rsid w:val="00FD1A3E"/>
    <w:rsid w:val="00FD3C89"/>
    <w:rsid w:val="00FD67A0"/>
    <w:rsid w:val="00FE49A9"/>
    <w:rsid w:val="00FE4F88"/>
    <w:rsid w:val="00FE595F"/>
    <w:rsid w:val="00FF08C4"/>
    <w:rsid w:val="00FF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6D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5974"/>
    <w:rPr>
      <w:rFonts w:ascii="Arial" w:hAnsi="Arial" w:cs="Times New Roman"/>
      <w:b/>
      <w:color w:val="000080"/>
      <w:sz w:val="24"/>
    </w:rPr>
  </w:style>
  <w:style w:type="paragraph" w:styleId="Header">
    <w:name w:val="header"/>
    <w:basedOn w:val="Normal"/>
    <w:link w:val="HeaderChar"/>
    <w:uiPriority w:val="99"/>
    <w:rsid w:val="004F7EB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30D23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F7EB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20B9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20B9F"/>
    <w:rPr>
      <w:rFonts w:ascii="Tahoma" w:hAnsi="Tahoma" w:cs="Times New Roman"/>
      <w:sz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6C7A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0D23"/>
    <w:rPr>
      <w:rFonts w:cs="Times New Roman"/>
      <w:sz w:val="24"/>
      <w:szCs w:val="24"/>
    </w:rPr>
  </w:style>
  <w:style w:type="character" w:customStyle="1" w:styleId="a">
    <w:name w:val="Гипертекстовая ссылка"/>
    <w:uiPriority w:val="99"/>
    <w:rsid w:val="00B05974"/>
    <w:rPr>
      <w:b/>
      <w:color w:val="008000"/>
    </w:rPr>
  </w:style>
  <w:style w:type="character" w:styleId="Hyperlink">
    <w:name w:val="Hyperlink"/>
    <w:basedOn w:val="DefaultParagraphFont"/>
    <w:uiPriority w:val="99"/>
    <w:rsid w:val="00F903F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E05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7B44CD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">
    <w:name w:val="ConsPlusTitle"/>
    <w:uiPriority w:val="99"/>
    <w:rsid w:val="007B44CD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3C069F"/>
    <w:rPr>
      <w:rFonts w:cs="Times New Roman"/>
      <w:sz w:val="28"/>
      <w:szCs w:val="28"/>
    </w:rPr>
  </w:style>
  <w:style w:type="paragraph" w:customStyle="1" w:styleId="11">
    <w:name w:val="Заголовок №1"/>
    <w:basedOn w:val="Normal"/>
    <w:link w:val="10"/>
    <w:uiPriority w:val="99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ConsNormal">
    <w:name w:val="ConsNormal"/>
    <w:uiPriority w:val="99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6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6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181&amp;dst=10026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1046</TotalTime>
  <Pages>2</Pages>
  <Words>514</Words>
  <Characters>2933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Computer</dc:creator>
  <cp:keywords/>
  <dc:description/>
  <cp:lastModifiedBy>kravchenko</cp:lastModifiedBy>
  <cp:revision>184</cp:revision>
  <cp:lastPrinted>2024-06-20T14:04:00Z</cp:lastPrinted>
  <dcterms:created xsi:type="dcterms:W3CDTF">2023-04-01T06:49:00Z</dcterms:created>
  <dcterms:modified xsi:type="dcterms:W3CDTF">2026-02-09T05:28:00Z</dcterms:modified>
</cp:coreProperties>
</file>